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76C5F" w14:textId="77777777" w:rsidR="007D7AA8" w:rsidRDefault="007D7AA8" w:rsidP="007D7A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FERNOR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6FE57C62" w14:textId="77777777" w:rsidR="007D7AA8" w:rsidRDefault="007D7AA8" w:rsidP="007D7A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1E1AFD1" w14:textId="77777777" w:rsidR="007D7AA8" w:rsidRDefault="007D7AA8" w:rsidP="007D7A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22B446" w14:textId="77777777" w:rsidR="007D7AA8" w:rsidRDefault="007D7AA8" w:rsidP="007D7A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6AC8FC" w14:textId="77777777" w:rsidR="007D7AA8" w:rsidRDefault="007D7AA8" w:rsidP="007D7A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Oct.1413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BAD2013" w14:textId="77777777" w:rsidR="007D7AA8" w:rsidRDefault="007D7AA8" w:rsidP="007D7AA8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p.259)</w:t>
      </w:r>
    </w:p>
    <w:p w14:paraId="5BB4390A" w14:textId="77777777" w:rsidR="007D7AA8" w:rsidRDefault="007D7AA8" w:rsidP="007D7A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BFD2C8F" w14:textId="77777777" w:rsidR="007D7AA8" w:rsidRDefault="007D7AA8" w:rsidP="007D7A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A325BE" w14:textId="77777777" w:rsidR="007D7AA8" w:rsidRDefault="007D7AA8" w:rsidP="007D7A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EBC1EA" w14:textId="77777777" w:rsidR="007D7AA8" w:rsidRDefault="007D7AA8" w:rsidP="007D7A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September 2023</w:t>
      </w:r>
    </w:p>
    <w:p w14:paraId="6B077C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E52D6" w14:textId="77777777" w:rsidR="007D7AA8" w:rsidRDefault="007D7AA8" w:rsidP="009139A6">
      <w:r>
        <w:separator/>
      </w:r>
    </w:p>
  </w:endnote>
  <w:endnote w:type="continuationSeparator" w:id="0">
    <w:p w14:paraId="69843050" w14:textId="77777777" w:rsidR="007D7AA8" w:rsidRDefault="007D7A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83B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75F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157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DFC23" w14:textId="77777777" w:rsidR="007D7AA8" w:rsidRDefault="007D7AA8" w:rsidP="009139A6">
      <w:r>
        <w:separator/>
      </w:r>
    </w:p>
  </w:footnote>
  <w:footnote w:type="continuationSeparator" w:id="0">
    <w:p w14:paraId="783B9E9A" w14:textId="77777777" w:rsidR="007D7AA8" w:rsidRDefault="007D7A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A7E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1E7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756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A8"/>
    <w:rsid w:val="000666E0"/>
    <w:rsid w:val="002510B7"/>
    <w:rsid w:val="00270799"/>
    <w:rsid w:val="005C130B"/>
    <w:rsid w:val="007D7AA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BCE55"/>
  <w15:chartTrackingRefBased/>
  <w15:docId w15:val="{93CD6AE4-40B5-410B-83DD-39EAF8AB6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AA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2024-03-17T20:04:00Z</dcterms:created>
  <dcterms:modified xsi:type="dcterms:W3CDTF">2024-03-17T20:04:00Z</dcterms:modified>
</cp:coreProperties>
</file>